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0E5" w:rsidRPr="003760E5" w:rsidRDefault="003760E5" w:rsidP="003760E5">
      <w:pPr>
        <w:contextualSpacing/>
        <w:jc w:val="center"/>
        <w:rPr>
          <w:sz w:val="22"/>
          <w:szCs w:val="22"/>
          <w:u w:val="single"/>
        </w:rPr>
      </w:pPr>
    </w:p>
    <w:p w:rsidR="003760E5" w:rsidRPr="003760E5" w:rsidRDefault="003760E5" w:rsidP="003760E5">
      <w:pPr>
        <w:ind w:left="6480" w:firstLine="720"/>
        <w:contextualSpacing/>
        <w:rPr>
          <w:rFonts w:cs="Latha"/>
          <w:sz w:val="22"/>
          <w:szCs w:val="22"/>
        </w:rPr>
      </w:pPr>
      <w:r w:rsidRPr="003760E5">
        <w:rPr>
          <w:rFonts w:cs="Latha"/>
          <w:sz w:val="22"/>
          <w:szCs w:val="22"/>
        </w:rPr>
        <w:t>[Your Name]</w:t>
      </w:r>
    </w:p>
    <w:p w:rsidR="003760E5" w:rsidRPr="003760E5" w:rsidRDefault="003760E5" w:rsidP="003760E5">
      <w:pPr>
        <w:ind w:left="6480" w:firstLine="720"/>
        <w:contextualSpacing/>
        <w:rPr>
          <w:rFonts w:cs="Latha"/>
          <w:sz w:val="22"/>
          <w:szCs w:val="22"/>
        </w:rPr>
      </w:pPr>
      <w:r w:rsidRPr="003760E5">
        <w:rPr>
          <w:rFonts w:cs="Latha"/>
          <w:sz w:val="22"/>
          <w:szCs w:val="22"/>
        </w:rPr>
        <w:t>[Your School]</w:t>
      </w:r>
    </w:p>
    <w:p w:rsidR="003760E5" w:rsidRPr="003760E5" w:rsidRDefault="003760E5" w:rsidP="003760E5">
      <w:pPr>
        <w:ind w:left="7200"/>
        <w:contextualSpacing/>
        <w:rPr>
          <w:rFonts w:cs="Latha"/>
          <w:sz w:val="22"/>
          <w:szCs w:val="22"/>
        </w:rPr>
      </w:pPr>
      <w:r w:rsidRPr="003760E5">
        <w:rPr>
          <w:rFonts w:cs="Latha"/>
          <w:sz w:val="22"/>
          <w:szCs w:val="22"/>
        </w:rPr>
        <w:t>[School Address]</w:t>
      </w:r>
    </w:p>
    <w:p w:rsidR="003760E5" w:rsidRPr="003760E5" w:rsidRDefault="003760E5" w:rsidP="003760E5">
      <w:pPr>
        <w:ind w:left="6480" w:firstLine="720"/>
        <w:contextualSpacing/>
        <w:rPr>
          <w:rFonts w:cs="Latha"/>
          <w:sz w:val="22"/>
          <w:szCs w:val="22"/>
        </w:rPr>
      </w:pPr>
      <w:r w:rsidRPr="003760E5">
        <w:rPr>
          <w:rFonts w:cs="Latha"/>
          <w:sz w:val="22"/>
          <w:szCs w:val="22"/>
        </w:rPr>
        <w:t>[School Address2]</w:t>
      </w:r>
    </w:p>
    <w:p w:rsidR="003760E5" w:rsidRPr="003760E5" w:rsidRDefault="003760E5" w:rsidP="003760E5">
      <w:pPr>
        <w:ind w:left="6480" w:firstLine="720"/>
        <w:contextualSpacing/>
        <w:rPr>
          <w:rFonts w:cs="Latha"/>
          <w:sz w:val="22"/>
          <w:szCs w:val="22"/>
        </w:rPr>
      </w:pPr>
    </w:p>
    <w:p w:rsidR="003760E5" w:rsidRPr="003760E5" w:rsidRDefault="003760E5" w:rsidP="003760E5">
      <w:pPr>
        <w:ind w:left="6480" w:firstLine="720"/>
        <w:contextualSpacing/>
        <w:rPr>
          <w:rFonts w:cs="Latha"/>
          <w:sz w:val="22"/>
          <w:szCs w:val="22"/>
        </w:rPr>
      </w:pPr>
      <w:r w:rsidRPr="003760E5">
        <w:rPr>
          <w:rFonts w:cs="Latha"/>
          <w:sz w:val="22"/>
          <w:szCs w:val="22"/>
        </w:rPr>
        <w:t>[Date]</w:t>
      </w:r>
    </w:p>
    <w:p w:rsidR="003760E5" w:rsidRPr="003760E5" w:rsidRDefault="003760E5" w:rsidP="003760E5">
      <w:pPr>
        <w:contextualSpacing/>
        <w:rPr>
          <w:rFonts w:cs="Latha"/>
          <w:sz w:val="22"/>
          <w:szCs w:val="22"/>
        </w:rPr>
      </w:pPr>
    </w:p>
    <w:p w:rsidR="003760E5" w:rsidRPr="003760E5" w:rsidRDefault="003760E5" w:rsidP="003760E5">
      <w:pPr>
        <w:contextualSpacing/>
        <w:rPr>
          <w:rFonts w:cs="Latha"/>
          <w:sz w:val="22"/>
          <w:szCs w:val="22"/>
        </w:rPr>
      </w:pPr>
      <w:r w:rsidRPr="003760E5">
        <w:rPr>
          <w:rFonts w:cs="Latha"/>
          <w:sz w:val="22"/>
          <w:szCs w:val="22"/>
        </w:rPr>
        <w:t>[Contact Name]</w:t>
      </w:r>
    </w:p>
    <w:p w:rsidR="003760E5" w:rsidRPr="003760E5" w:rsidRDefault="003760E5" w:rsidP="003760E5">
      <w:pPr>
        <w:contextualSpacing/>
        <w:rPr>
          <w:rFonts w:cs="Latha"/>
          <w:sz w:val="22"/>
          <w:szCs w:val="22"/>
        </w:rPr>
      </w:pPr>
      <w:r w:rsidRPr="003760E5">
        <w:rPr>
          <w:rFonts w:cs="Latha"/>
          <w:sz w:val="22"/>
          <w:szCs w:val="22"/>
        </w:rPr>
        <w:t>[Title, Organization]</w:t>
      </w:r>
    </w:p>
    <w:p w:rsidR="003760E5" w:rsidRPr="003760E5" w:rsidRDefault="003760E5" w:rsidP="003760E5">
      <w:pPr>
        <w:contextualSpacing/>
        <w:rPr>
          <w:rFonts w:cs="Latha"/>
          <w:sz w:val="22"/>
          <w:szCs w:val="22"/>
        </w:rPr>
      </w:pPr>
      <w:r w:rsidRPr="003760E5">
        <w:rPr>
          <w:rFonts w:cs="Latha"/>
          <w:sz w:val="22"/>
          <w:szCs w:val="22"/>
        </w:rPr>
        <w:t>[Organization Address]</w:t>
      </w:r>
    </w:p>
    <w:p w:rsidR="003760E5" w:rsidRPr="003760E5" w:rsidRDefault="003760E5" w:rsidP="003760E5">
      <w:pPr>
        <w:contextualSpacing/>
        <w:rPr>
          <w:rFonts w:cs="Latha"/>
          <w:sz w:val="22"/>
          <w:szCs w:val="22"/>
        </w:rPr>
      </w:pPr>
      <w:r w:rsidRPr="003760E5">
        <w:rPr>
          <w:rFonts w:cs="Latha"/>
          <w:sz w:val="22"/>
          <w:szCs w:val="22"/>
        </w:rPr>
        <w:t>[Organization Address2]</w:t>
      </w:r>
    </w:p>
    <w:p w:rsidR="003760E5" w:rsidRPr="003760E5" w:rsidRDefault="003760E5" w:rsidP="003760E5">
      <w:pPr>
        <w:contextualSpacing/>
        <w:rPr>
          <w:rFonts w:cs="Latha"/>
          <w:sz w:val="22"/>
          <w:szCs w:val="22"/>
        </w:rPr>
      </w:pPr>
    </w:p>
    <w:p w:rsidR="003760E5" w:rsidRPr="003760E5" w:rsidRDefault="003760E5" w:rsidP="003760E5">
      <w:pPr>
        <w:contextualSpacing/>
        <w:rPr>
          <w:rFonts w:cs="Latha"/>
          <w:sz w:val="22"/>
          <w:szCs w:val="22"/>
        </w:rPr>
      </w:pPr>
      <w:r w:rsidRPr="003760E5">
        <w:rPr>
          <w:rFonts w:cs="Latha"/>
          <w:sz w:val="22"/>
          <w:szCs w:val="22"/>
        </w:rPr>
        <w:t>Dear [Contact],</w:t>
      </w:r>
    </w:p>
    <w:p w:rsidR="003760E5" w:rsidRPr="003760E5" w:rsidRDefault="003760E5" w:rsidP="003760E5">
      <w:pPr>
        <w:contextualSpacing/>
        <w:rPr>
          <w:rFonts w:cs="Latha"/>
          <w:sz w:val="22"/>
          <w:szCs w:val="22"/>
        </w:rPr>
      </w:pPr>
    </w:p>
    <w:p w:rsidR="003760E5" w:rsidRPr="003760E5" w:rsidRDefault="003760E5" w:rsidP="003760E5">
      <w:pPr>
        <w:contextualSpacing/>
        <w:rPr>
          <w:rFonts w:cs="Latha"/>
          <w:sz w:val="22"/>
          <w:szCs w:val="22"/>
        </w:rPr>
      </w:pPr>
      <w:r w:rsidRPr="003760E5">
        <w:rPr>
          <w:rFonts w:cs="Latha"/>
          <w:sz w:val="22"/>
          <w:szCs w:val="22"/>
        </w:rPr>
        <w:t>[Type Body of Letter Here]</w:t>
      </w:r>
    </w:p>
    <w:p w:rsidR="003760E5" w:rsidRPr="003760E5" w:rsidRDefault="003760E5" w:rsidP="003760E5">
      <w:pPr>
        <w:contextualSpacing/>
        <w:rPr>
          <w:rFonts w:cs="Latha"/>
          <w:sz w:val="22"/>
          <w:szCs w:val="22"/>
        </w:rPr>
      </w:pPr>
    </w:p>
    <w:p w:rsidR="003760E5" w:rsidRPr="003760E5" w:rsidRDefault="003760E5" w:rsidP="003760E5">
      <w:pPr>
        <w:contextualSpacing/>
        <w:rPr>
          <w:rFonts w:cs="Latha"/>
          <w:sz w:val="22"/>
          <w:szCs w:val="22"/>
        </w:rPr>
      </w:pPr>
      <w:r w:rsidRPr="003760E5">
        <w:rPr>
          <w:rFonts w:cs="Latha"/>
          <w:sz w:val="22"/>
          <w:szCs w:val="22"/>
        </w:rPr>
        <w:t xml:space="preserve">Sincerely, </w:t>
      </w:r>
    </w:p>
    <w:p w:rsidR="003760E5" w:rsidRPr="003760E5" w:rsidRDefault="003760E5" w:rsidP="003760E5">
      <w:pPr>
        <w:contextualSpacing/>
        <w:rPr>
          <w:rFonts w:cs="Latha"/>
          <w:sz w:val="22"/>
          <w:szCs w:val="22"/>
        </w:rPr>
      </w:pPr>
    </w:p>
    <w:p w:rsidR="003760E5" w:rsidRPr="003760E5" w:rsidRDefault="003760E5" w:rsidP="003760E5">
      <w:pPr>
        <w:contextualSpacing/>
        <w:rPr>
          <w:rFonts w:cs="Latha"/>
          <w:sz w:val="22"/>
          <w:szCs w:val="22"/>
        </w:rPr>
      </w:pPr>
    </w:p>
    <w:p w:rsidR="003760E5" w:rsidRPr="003760E5" w:rsidRDefault="003760E5" w:rsidP="003760E5">
      <w:pPr>
        <w:contextualSpacing/>
        <w:rPr>
          <w:rFonts w:cs="Latha"/>
          <w:sz w:val="22"/>
          <w:szCs w:val="22"/>
        </w:rPr>
      </w:pPr>
    </w:p>
    <w:p w:rsidR="003760E5" w:rsidRPr="003760E5" w:rsidRDefault="003760E5" w:rsidP="003760E5">
      <w:pPr>
        <w:contextualSpacing/>
        <w:rPr>
          <w:rFonts w:cs="Latha"/>
          <w:sz w:val="22"/>
          <w:szCs w:val="22"/>
        </w:rPr>
      </w:pPr>
      <w:r w:rsidRPr="003760E5">
        <w:rPr>
          <w:rFonts w:cs="Latha"/>
          <w:sz w:val="22"/>
          <w:szCs w:val="22"/>
        </w:rPr>
        <w:t>[Your Name]</w:t>
      </w:r>
    </w:p>
    <w:p w:rsidR="00CF6839" w:rsidRPr="003760E5" w:rsidRDefault="00CF6839"/>
    <w:p w:rsidR="003760E5" w:rsidRPr="003760E5" w:rsidRDefault="003760E5"/>
    <w:p w:rsidR="003760E5" w:rsidRPr="003760E5" w:rsidRDefault="003760E5"/>
    <w:p w:rsidR="003760E5" w:rsidRPr="003760E5" w:rsidRDefault="003760E5"/>
    <w:p w:rsidR="003760E5" w:rsidRPr="003760E5" w:rsidRDefault="003760E5"/>
    <w:p w:rsidR="003760E5" w:rsidRPr="003760E5" w:rsidRDefault="003760E5"/>
    <w:p w:rsidR="003760E5" w:rsidRPr="003760E5" w:rsidRDefault="003760E5"/>
    <w:p w:rsidR="003760E5" w:rsidRPr="003760E5" w:rsidRDefault="003760E5"/>
    <w:p w:rsidR="003760E5" w:rsidRPr="003760E5" w:rsidRDefault="003760E5"/>
    <w:p w:rsidR="003760E5" w:rsidRDefault="003760E5"/>
    <w:p w:rsidR="003760E5" w:rsidRDefault="003760E5"/>
    <w:p w:rsidR="003760E5" w:rsidRDefault="003760E5"/>
    <w:p w:rsidR="003760E5" w:rsidRDefault="003760E5" w:rsidP="003760E5">
      <w:pPr>
        <w:jc w:val="center"/>
        <w:rPr>
          <w:sz w:val="22"/>
          <w:szCs w:val="22"/>
        </w:rPr>
      </w:pPr>
    </w:p>
    <w:p w:rsidR="003760E5" w:rsidRDefault="003760E5" w:rsidP="003760E5">
      <w:pPr>
        <w:jc w:val="center"/>
        <w:rPr>
          <w:sz w:val="22"/>
          <w:szCs w:val="22"/>
        </w:rPr>
      </w:pPr>
    </w:p>
    <w:p w:rsidR="003760E5" w:rsidRDefault="003760E5" w:rsidP="003760E5">
      <w:pPr>
        <w:jc w:val="center"/>
        <w:rPr>
          <w:sz w:val="22"/>
          <w:szCs w:val="22"/>
        </w:rPr>
      </w:pPr>
    </w:p>
    <w:p w:rsidR="003760E5" w:rsidRDefault="003760E5" w:rsidP="003760E5">
      <w:pPr>
        <w:jc w:val="center"/>
        <w:rPr>
          <w:sz w:val="22"/>
          <w:szCs w:val="22"/>
        </w:rPr>
      </w:pPr>
    </w:p>
    <w:p w:rsidR="003760E5" w:rsidRDefault="003760E5" w:rsidP="003760E5">
      <w:pPr>
        <w:jc w:val="center"/>
        <w:rPr>
          <w:sz w:val="22"/>
          <w:szCs w:val="22"/>
        </w:rPr>
      </w:pPr>
    </w:p>
    <w:p w:rsidR="003760E5" w:rsidRDefault="003760E5" w:rsidP="003760E5">
      <w:pPr>
        <w:jc w:val="center"/>
        <w:rPr>
          <w:sz w:val="22"/>
          <w:szCs w:val="22"/>
        </w:rPr>
      </w:pPr>
    </w:p>
    <w:p w:rsidR="003760E5" w:rsidRDefault="003760E5" w:rsidP="003760E5">
      <w:pPr>
        <w:jc w:val="center"/>
        <w:rPr>
          <w:sz w:val="22"/>
          <w:szCs w:val="22"/>
        </w:rPr>
      </w:pPr>
      <w:r>
        <w:rPr>
          <w:sz w:val="22"/>
          <w:szCs w:val="22"/>
        </w:rPr>
        <w:t>[Name of Project]</w:t>
      </w:r>
    </w:p>
    <w:p w:rsidR="003760E5" w:rsidRDefault="003760E5" w:rsidP="003760E5">
      <w:pPr>
        <w:jc w:val="center"/>
        <w:rPr>
          <w:sz w:val="22"/>
          <w:szCs w:val="22"/>
        </w:rPr>
      </w:pPr>
      <w:r>
        <w:rPr>
          <w:sz w:val="22"/>
          <w:szCs w:val="22"/>
        </w:rPr>
        <w:t>[Name of Participants]</w:t>
      </w:r>
    </w:p>
    <w:p w:rsidR="003760E5" w:rsidRDefault="003760E5" w:rsidP="003760E5">
      <w:pPr>
        <w:jc w:val="center"/>
        <w:rPr>
          <w:sz w:val="22"/>
          <w:szCs w:val="22"/>
        </w:rPr>
      </w:pPr>
      <w:r>
        <w:rPr>
          <w:sz w:val="22"/>
          <w:szCs w:val="22"/>
        </w:rPr>
        <w:t>[Grantor’s Name]</w:t>
      </w:r>
    </w:p>
    <w:p w:rsidR="003760E5" w:rsidRDefault="003760E5" w:rsidP="003760E5">
      <w:pPr>
        <w:jc w:val="center"/>
        <w:rPr>
          <w:sz w:val="22"/>
          <w:szCs w:val="22"/>
        </w:rPr>
      </w:pPr>
      <w:r>
        <w:rPr>
          <w:sz w:val="22"/>
          <w:szCs w:val="22"/>
        </w:rPr>
        <w:t>[Grantor’s Address]</w:t>
      </w:r>
    </w:p>
    <w:p w:rsidR="003760E5" w:rsidRDefault="003760E5" w:rsidP="003760E5">
      <w:pPr>
        <w:jc w:val="center"/>
        <w:rPr>
          <w:sz w:val="22"/>
          <w:szCs w:val="22"/>
        </w:rPr>
      </w:pPr>
      <w:r>
        <w:rPr>
          <w:sz w:val="22"/>
          <w:szCs w:val="22"/>
        </w:rPr>
        <w:t>[Grantor’s Address2]</w:t>
      </w:r>
    </w:p>
    <w:p w:rsidR="003760E5" w:rsidRDefault="003760E5" w:rsidP="003760E5">
      <w:pPr>
        <w:jc w:val="center"/>
        <w:rPr>
          <w:sz w:val="22"/>
          <w:szCs w:val="22"/>
        </w:rPr>
      </w:pPr>
      <w:r>
        <w:rPr>
          <w:sz w:val="22"/>
          <w:szCs w:val="22"/>
        </w:rPr>
        <w:t>[Project Date]</w:t>
      </w:r>
    </w:p>
    <w:p w:rsidR="003760E5" w:rsidRDefault="003760E5" w:rsidP="003760E5">
      <w:pPr>
        <w:jc w:val="center"/>
        <w:rPr>
          <w:sz w:val="22"/>
          <w:szCs w:val="22"/>
        </w:rPr>
      </w:pPr>
      <w:r>
        <w:rPr>
          <w:sz w:val="22"/>
          <w:szCs w:val="22"/>
        </w:rPr>
        <w:t>[Amount of Grant]</w:t>
      </w:r>
    </w:p>
    <w:p w:rsidR="003760E5" w:rsidRDefault="003760E5" w:rsidP="003760E5">
      <w:pPr>
        <w:jc w:val="center"/>
        <w:rPr>
          <w:sz w:val="22"/>
          <w:szCs w:val="22"/>
        </w:rPr>
      </w:pPr>
    </w:p>
    <w:p w:rsidR="003760E5" w:rsidRDefault="003760E5" w:rsidP="003760E5">
      <w:pPr>
        <w:jc w:val="center"/>
        <w:rPr>
          <w:sz w:val="22"/>
          <w:szCs w:val="22"/>
        </w:rPr>
      </w:pPr>
    </w:p>
    <w:p w:rsidR="003760E5" w:rsidRDefault="003760E5" w:rsidP="003760E5">
      <w:pPr>
        <w:jc w:val="center"/>
        <w:rPr>
          <w:sz w:val="22"/>
          <w:szCs w:val="22"/>
        </w:rPr>
      </w:pPr>
    </w:p>
    <w:p w:rsidR="003760E5" w:rsidRDefault="003760E5" w:rsidP="003760E5">
      <w:pPr>
        <w:jc w:val="center"/>
        <w:rPr>
          <w:sz w:val="22"/>
          <w:szCs w:val="22"/>
        </w:rPr>
      </w:pPr>
    </w:p>
    <w:p w:rsidR="003760E5" w:rsidRDefault="003760E5" w:rsidP="003760E5">
      <w:pPr>
        <w:jc w:val="center"/>
        <w:rPr>
          <w:sz w:val="22"/>
          <w:szCs w:val="22"/>
        </w:rPr>
      </w:pPr>
    </w:p>
    <w:p w:rsidR="003760E5" w:rsidRDefault="003760E5" w:rsidP="003760E5">
      <w:pPr>
        <w:jc w:val="center"/>
        <w:rPr>
          <w:sz w:val="22"/>
          <w:szCs w:val="22"/>
        </w:rPr>
      </w:pPr>
    </w:p>
    <w:p w:rsidR="003760E5" w:rsidRDefault="003760E5" w:rsidP="003760E5">
      <w:pPr>
        <w:jc w:val="center"/>
        <w:rPr>
          <w:sz w:val="22"/>
          <w:szCs w:val="22"/>
        </w:rPr>
      </w:pPr>
    </w:p>
    <w:p w:rsidR="003760E5" w:rsidRDefault="003760E5" w:rsidP="003760E5">
      <w:pPr>
        <w:jc w:val="center"/>
        <w:rPr>
          <w:sz w:val="22"/>
          <w:szCs w:val="22"/>
        </w:rPr>
      </w:pPr>
    </w:p>
    <w:p w:rsidR="003760E5" w:rsidRDefault="003760E5" w:rsidP="003760E5">
      <w:pPr>
        <w:jc w:val="center"/>
        <w:rPr>
          <w:sz w:val="22"/>
          <w:szCs w:val="22"/>
        </w:rPr>
      </w:pPr>
    </w:p>
    <w:p w:rsidR="003760E5" w:rsidRDefault="003760E5" w:rsidP="003760E5">
      <w:pPr>
        <w:jc w:val="center"/>
        <w:rPr>
          <w:sz w:val="22"/>
          <w:szCs w:val="22"/>
        </w:rPr>
      </w:pPr>
    </w:p>
    <w:p w:rsidR="003760E5" w:rsidRDefault="003760E5" w:rsidP="003760E5">
      <w:pPr>
        <w:jc w:val="center"/>
        <w:rPr>
          <w:sz w:val="22"/>
          <w:szCs w:val="22"/>
        </w:rPr>
      </w:pPr>
    </w:p>
    <w:p w:rsidR="003760E5" w:rsidRDefault="003760E5" w:rsidP="003760E5">
      <w:pPr>
        <w:jc w:val="center"/>
        <w:rPr>
          <w:sz w:val="22"/>
          <w:szCs w:val="22"/>
        </w:rPr>
      </w:pPr>
    </w:p>
    <w:p w:rsidR="003760E5" w:rsidRDefault="003760E5" w:rsidP="003760E5">
      <w:pPr>
        <w:jc w:val="center"/>
        <w:rPr>
          <w:sz w:val="22"/>
          <w:szCs w:val="22"/>
          <w:u w:val="single"/>
        </w:rPr>
      </w:pPr>
      <w:r w:rsidRPr="006F44CF">
        <w:rPr>
          <w:sz w:val="22"/>
          <w:szCs w:val="22"/>
          <w:u w:val="single"/>
        </w:rPr>
        <w:t>Abstract</w:t>
      </w:r>
    </w:p>
    <w:p w:rsidR="003760E5" w:rsidRDefault="003760E5" w:rsidP="003760E5">
      <w:pPr>
        <w:rPr>
          <w:sz w:val="22"/>
          <w:szCs w:val="22"/>
        </w:rPr>
      </w:pPr>
      <w:r w:rsidRPr="006F44CF">
        <w:rPr>
          <w:sz w:val="22"/>
          <w:szCs w:val="22"/>
        </w:rPr>
        <w:t>[Type Abstract Here]</w:t>
      </w:r>
    </w:p>
    <w:p w:rsidR="003760E5" w:rsidRDefault="003760E5" w:rsidP="003760E5">
      <w:pPr>
        <w:rPr>
          <w:sz w:val="22"/>
          <w:szCs w:val="22"/>
        </w:rPr>
      </w:pPr>
    </w:p>
    <w:p w:rsidR="003760E5" w:rsidRDefault="003760E5" w:rsidP="003760E5">
      <w:pPr>
        <w:rPr>
          <w:sz w:val="22"/>
          <w:szCs w:val="22"/>
        </w:rPr>
      </w:pPr>
    </w:p>
    <w:p w:rsidR="003760E5" w:rsidRDefault="003760E5" w:rsidP="003760E5">
      <w:pPr>
        <w:rPr>
          <w:sz w:val="22"/>
          <w:szCs w:val="22"/>
        </w:rPr>
      </w:pPr>
    </w:p>
    <w:p w:rsidR="003760E5" w:rsidRDefault="003760E5" w:rsidP="003760E5">
      <w:pPr>
        <w:rPr>
          <w:sz w:val="22"/>
          <w:szCs w:val="22"/>
        </w:rPr>
      </w:pPr>
    </w:p>
    <w:p w:rsidR="003760E5" w:rsidRDefault="003760E5" w:rsidP="003760E5">
      <w:pPr>
        <w:rPr>
          <w:sz w:val="22"/>
          <w:szCs w:val="22"/>
        </w:rPr>
      </w:pPr>
    </w:p>
    <w:p w:rsidR="003760E5" w:rsidRDefault="003760E5" w:rsidP="003760E5">
      <w:pPr>
        <w:rPr>
          <w:sz w:val="22"/>
          <w:szCs w:val="22"/>
        </w:rPr>
      </w:pPr>
    </w:p>
    <w:p w:rsidR="003760E5" w:rsidRDefault="003760E5" w:rsidP="003760E5">
      <w:pPr>
        <w:rPr>
          <w:sz w:val="22"/>
          <w:szCs w:val="22"/>
        </w:rPr>
      </w:pPr>
    </w:p>
    <w:p w:rsidR="003760E5" w:rsidRDefault="003760E5" w:rsidP="003760E5">
      <w:pPr>
        <w:rPr>
          <w:sz w:val="22"/>
          <w:szCs w:val="22"/>
        </w:rPr>
      </w:pPr>
    </w:p>
    <w:p w:rsidR="003760E5" w:rsidRDefault="003760E5" w:rsidP="003760E5">
      <w:pPr>
        <w:rPr>
          <w:sz w:val="22"/>
          <w:szCs w:val="22"/>
        </w:rPr>
      </w:pPr>
    </w:p>
    <w:p w:rsidR="003760E5" w:rsidRDefault="003760E5" w:rsidP="003760E5">
      <w:pPr>
        <w:rPr>
          <w:sz w:val="22"/>
          <w:szCs w:val="22"/>
        </w:rPr>
      </w:pPr>
    </w:p>
    <w:p w:rsidR="003760E5" w:rsidRDefault="003760E5" w:rsidP="003760E5">
      <w:pPr>
        <w:rPr>
          <w:sz w:val="22"/>
          <w:szCs w:val="22"/>
        </w:rPr>
      </w:pPr>
    </w:p>
    <w:p w:rsidR="003760E5" w:rsidRDefault="003760E5" w:rsidP="003760E5">
      <w:pPr>
        <w:rPr>
          <w:sz w:val="22"/>
          <w:szCs w:val="22"/>
        </w:rPr>
      </w:pPr>
    </w:p>
    <w:p w:rsidR="003760E5" w:rsidRDefault="003760E5" w:rsidP="003760E5">
      <w:pPr>
        <w:rPr>
          <w:sz w:val="22"/>
          <w:szCs w:val="22"/>
        </w:rPr>
      </w:pPr>
    </w:p>
    <w:p w:rsidR="003760E5" w:rsidRDefault="003760E5" w:rsidP="003760E5">
      <w:pPr>
        <w:rPr>
          <w:sz w:val="22"/>
          <w:szCs w:val="22"/>
        </w:rPr>
      </w:pPr>
    </w:p>
    <w:p w:rsidR="003760E5" w:rsidRDefault="003760E5" w:rsidP="003760E5">
      <w:pPr>
        <w:rPr>
          <w:sz w:val="22"/>
          <w:szCs w:val="22"/>
        </w:rPr>
      </w:pPr>
    </w:p>
    <w:p w:rsidR="003760E5" w:rsidRDefault="003760E5" w:rsidP="003760E5">
      <w:pPr>
        <w:rPr>
          <w:sz w:val="22"/>
          <w:szCs w:val="22"/>
        </w:rPr>
      </w:pPr>
    </w:p>
    <w:p w:rsidR="003760E5" w:rsidRDefault="003760E5" w:rsidP="003760E5">
      <w:pPr>
        <w:rPr>
          <w:sz w:val="22"/>
          <w:szCs w:val="22"/>
        </w:rPr>
      </w:pPr>
    </w:p>
    <w:p w:rsidR="003760E5" w:rsidRDefault="003760E5" w:rsidP="003760E5">
      <w:pPr>
        <w:rPr>
          <w:sz w:val="22"/>
          <w:szCs w:val="22"/>
        </w:rPr>
      </w:pPr>
    </w:p>
    <w:p w:rsidR="003760E5" w:rsidRDefault="003760E5" w:rsidP="003760E5">
      <w:pPr>
        <w:rPr>
          <w:sz w:val="22"/>
          <w:szCs w:val="22"/>
        </w:rPr>
      </w:pPr>
    </w:p>
    <w:p w:rsidR="003760E5" w:rsidRDefault="003760E5" w:rsidP="003760E5">
      <w:pPr>
        <w:rPr>
          <w:sz w:val="22"/>
          <w:szCs w:val="22"/>
        </w:rPr>
      </w:pPr>
    </w:p>
    <w:p w:rsidR="003760E5" w:rsidRDefault="003760E5" w:rsidP="003760E5">
      <w:pPr>
        <w:rPr>
          <w:sz w:val="22"/>
          <w:szCs w:val="22"/>
        </w:rPr>
      </w:pPr>
    </w:p>
    <w:p w:rsidR="003760E5" w:rsidRDefault="003760E5" w:rsidP="003760E5">
      <w:pPr>
        <w:rPr>
          <w:sz w:val="22"/>
          <w:szCs w:val="22"/>
        </w:rPr>
      </w:pPr>
    </w:p>
    <w:p w:rsidR="003760E5" w:rsidRDefault="003760E5" w:rsidP="003760E5">
      <w:pPr>
        <w:rPr>
          <w:sz w:val="22"/>
          <w:szCs w:val="22"/>
        </w:rPr>
      </w:pPr>
    </w:p>
    <w:p w:rsidR="003760E5" w:rsidRDefault="003760E5" w:rsidP="003760E5"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Introduction</w:t>
      </w:r>
    </w:p>
    <w:p w:rsidR="003760E5" w:rsidRDefault="003760E5" w:rsidP="003760E5">
      <w:pPr>
        <w:rPr>
          <w:sz w:val="22"/>
          <w:szCs w:val="22"/>
        </w:rPr>
      </w:pPr>
      <w:r>
        <w:rPr>
          <w:sz w:val="22"/>
          <w:szCs w:val="22"/>
        </w:rPr>
        <w:t>[Type Introduction Here]</w:t>
      </w:r>
    </w:p>
    <w:p w:rsidR="003760E5" w:rsidRDefault="003760E5" w:rsidP="003760E5">
      <w:pPr>
        <w:jc w:val="center"/>
        <w:rPr>
          <w:sz w:val="22"/>
          <w:szCs w:val="22"/>
          <w:u w:val="single"/>
        </w:rPr>
      </w:pPr>
      <w:r w:rsidRPr="006F44CF">
        <w:rPr>
          <w:sz w:val="22"/>
          <w:szCs w:val="22"/>
          <w:u w:val="single"/>
        </w:rPr>
        <w:t>Literature Review</w:t>
      </w:r>
    </w:p>
    <w:p w:rsidR="003760E5" w:rsidRDefault="003760E5" w:rsidP="003760E5">
      <w:pPr>
        <w:rPr>
          <w:sz w:val="22"/>
          <w:szCs w:val="22"/>
        </w:rPr>
      </w:pPr>
      <w:r w:rsidRPr="006F44CF">
        <w:rPr>
          <w:sz w:val="22"/>
          <w:szCs w:val="22"/>
        </w:rPr>
        <w:t>[Type Literature Review Here]</w:t>
      </w:r>
    </w:p>
    <w:p w:rsidR="003760E5" w:rsidRDefault="003760E5" w:rsidP="003760E5"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Solution Options</w:t>
      </w:r>
    </w:p>
    <w:p w:rsidR="003760E5" w:rsidRDefault="003760E5" w:rsidP="003760E5">
      <w:pPr>
        <w:rPr>
          <w:sz w:val="22"/>
          <w:szCs w:val="22"/>
        </w:rPr>
      </w:pPr>
      <w:r w:rsidRPr="006F44CF">
        <w:rPr>
          <w:sz w:val="22"/>
          <w:szCs w:val="22"/>
        </w:rPr>
        <w:t xml:space="preserve">[Type </w:t>
      </w:r>
      <w:r>
        <w:rPr>
          <w:sz w:val="22"/>
          <w:szCs w:val="22"/>
        </w:rPr>
        <w:t>Solution Options</w:t>
      </w:r>
      <w:r w:rsidRPr="006F44CF">
        <w:rPr>
          <w:sz w:val="22"/>
          <w:szCs w:val="22"/>
        </w:rPr>
        <w:t xml:space="preserve"> Here]</w:t>
      </w:r>
    </w:p>
    <w:p w:rsidR="003760E5" w:rsidRDefault="003760E5" w:rsidP="003760E5"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Request for Funds</w:t>
      </w:r>
    </w:p>
    <w:p w:rsidR="003760E5" w:rsidRDefault="003760E5" w:rsidP="003760E5">
      <w:pPr>
        <w:rPr>
          <w:sz w:val="22"/>
          <w:szCs w:val="22"/>
        </w:rPr>
      </w:pPr>
      <w:r w:rsidRPr="006F44CF">
        <w:rPr>
          <w:sz w:val="22"/>
          <w:szCs w:val="22"/>
        </w:rPr>
        <w:t xml:space="preserve">[Type </w:t>
      </w:r>
      <w:r>
        <w:rPr>
          <w:sz w:val="22"/>
          <w:szCs w:val="22"/>
        </w:rPr>
        <w:t>Requests for Funds</w:t>
      </w:r>
      <w:r w:rsidRPr="006F44CF">
        <w:rPr>
          <w:sz w:val="22"/>
          <w:szCs w:val="22"/>
        </w:rPr>
        <w:t xml:space="preserve"> Here]</w:t>
      </w:r>
    </w:p>
    <w:p w:rsidR="003760E5" w:rsidRDefault="003760E5" w:rsidP="003760E5"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Conclusion</w:t>
      </w:r>
    </w:p>
    <w:p w:rsidR="003760E5" w:rsidRDefault="003760E5" w:rsidP="003760E5">
      <w:pPr>
        <w:rPr>
          <w:sz w:val="22"/>
          <w:szCs w:val="22"/>
        </w:rPr>
      </w:pPr>
      <w:r>
        <w:rPr>
          <w:sz w:val="22"/>
          <w:szCs w:val="22"/>
        </w:rPr>
        <w:t xml:space="preserve">[Type Conclusion </w:t>
      </w:r>
      <w:r w:rsidRPr="006F44CF">
        <w:rPr>
          <w:sz w:val="22"/>
          <w:szCs w:val="22"/>
        </w:rPr>
        <w:t>Here]</w:t>
      </w:r>
    </w:p>
    <w:p w:rsidR="003760E5" w:rsidRDefault="003760E5" w:rsidP="003760E5">
      <w:pPr>
        <w:jc w:val="center"/>
        <w:rPr>
          <w:sz w:val="22"/>
          <w:szCs w:val="22"/>
          <w:u w:val="single"/>
        </w:rPr>
      </w:pPr>
    </w:p>
    <w:p w:rsidR="003760E5" w:rsidRDefault="003760E5" w:rsidP="003760E5">
      <w:pPr>
        <w:rPr>
          <w:sz w:val="22"/>
          <w:szCs w:val="22"/>
          <w:u w:val="single"/>
        </w:rPr>
      </w:pPr>
    </w:p>
    <w:p w:rsidR="003760E5" w:rsidRDefault="003760E5" w:rsidP="003760E5">
      <w:pPr>
        <w:jc w:val="center"/>
        <w:rPr>
          <w:sz w:val="22"/>
          <w:szCs w:val="22"/>
          <w:u w:val="single"/>
        </w:rPr>
      </w:pPr>
    </w:p>
    <w:p w:rsidR="003760E5" w:rsidRDefault="003760E5" w:rsidP="003760E5">
      <w:pPr>
        <w:jc w:val="center"/>
        <w:rPr>
          <w:sz w:val="22"/>
          <w:szCs w:val="22"/>
          <w:u w:val="single"/>
        </w:rPr>
      </w:pPr>
    </w:p>
    <w:p w:rsidR="003760E5" w:rsidRDefault="003760E5" w:rsidP="003760E5">
      <w:pPr>
        <w:jc w:val="center"/>
        <w:rPr>
          <w:sz w:val="22"/>
          <w:szCs w:val="22"/>
          <w:u w:val="single"/>
        </w:rPr>
      </w:pPr>
    </w:p>
    <w:p w:rsidR="003760E5" w:rsidRDefault="003760E5"/>
    <w:sectPr w:rsidR="003760E5" w:rsidSect="00CF68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compat/>
  <w:rsids>
    <w:rsidRoot w:val="0022407D"/>
    <w:rsid w:val="0022407D"/>
    <w:rsid w:val="003760E5"/>
    <w:rsid w:val="003F0952"/>
    <w:rsid w:val="00A0763C"/>
    <w:rsid w:val="00CF6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0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nnah\AppData\Local\Temp\Grant%20Proposal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Grant Proposal Template</Template>
  <TotalTime>15</TotalTime>
  <Pages>4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</dc:creator>
  <cp:lastModifiedBy>Hannah</cp:lastModifiedBy>
  <cp:revision>1</cp:revision>
  <dcterms:created xsi:type="dcterms:W3CDTF">2010-06-27T20:35:00Z</dcterms:created>
  <dcterms:modified xsi:type="dcterms:W3CDTF">2010-06-28T13:15:00Z</dcterms:modified>
</cp:coreProperties>
</file>